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95C1D" w14:textId="2FD25ED7" w:rsidR="00443AD1" w:rsidRPr="0088185D" w:rsidRDefault="0068203C" w:rsidP="00045B73">
      <w:pPr>
        <w:pStyle w:val="CRCoverPage"/>
        <w:tabs>
          <w:tab w:val="right" w:pos="9639"/>
        </w:tabs>
        <w:spacing w:after="0"/>
        <w:rPr>
          <w:b/>
          <w:i/>
          <w:sz w:val="28"/>
        </w:rPr>
      </w:pPr>
      <w:r>
        <w:rPr>
          <w:rFonts w:cs="Arial"/>
          <w:b/>
          <w:noProof/>
          <w:sz w:val="24"/>
        </w:rPr>
        <w:t>3GPP TSG-SA WG2 Meeting #160</w:t>
      </w:r>
      <w:r w:rsidR="00443AD1">
        <w:rPr>
          <w:b/>
          <w:sz w:val="24"/>
        </w:rPr>
        <w:tab/>
      </w:r>
      <w:r w:rsidR="00443AD1" w:rsidRPr="000A44BB">
        <w:rPr>
          <w:b/>
          <w:sz w:val="24"/>
          <w:szCs w:val="24"/>
        </w:rPr>
        <w:t>S2-23</w:t>
      </w:r>
      <w:r>
        <w:rPr>
          <w:b/>
          <w:sz w:val="24"/>
          <w:szCs w:val="24"/>
        </w:rPr>
        <w:t>1</w:t>
      </w:r>
      <w:r w:rsidR="003C09B9">
        <w:rPr>
          <w:b/>
          <w:sz w:val="24"/>
          <w:szCs w:val="24"/>
        </w:rPr>
        <w:t>2017</w:t>
      </w:r>
    </w:p>
    <w:p w14:paraId="6C2F98B7" w14:textId="0A6B32C6" w:rsidR="00443AD1" w:rsidRDefault="0068203C" w:rsidP="00443AD1">
      <w:pPr>
        <w:pStyle w:val="CRCoverPage"/>
        <w:outlineLvl w:val="0"/>
        <w:rPr>
          <w:b/>
          <w:sz w:val="24"/>
        </w:rPr>
      </w:pPr>
      <w:r>
        <w:rPr>
          <w:rFonts w:cs="Arial"/>
          <w:b/>
          <w:noProof/>
          <w:sz w:val="24"/>
        </w:rPr>
        <w:t>Chicago, Nov 13</w:t>
      </w:r>
      <w:r w:rsidRPr="00467306">
        <w:rPr>
          <w:rFonts w:cs="Arial"/>
          <w:b/>
          <w:noProof/>
          <w:sz w:val="24"/>
          <w:vertAlign w:val="superscript"/>
        </w:rPr>
        <w:t>th</w:t>
      </w:r>
      <w:r>
        <w:rPr>
          <w:rFonts w:cs="Arial"/>
          <w:b/>
          <w:noProof/>
          <w:sz w:val="24"/>
        </w:rPr>
        <w:t xml:space="preserve"> – Nov 17</w:t>
      </w:r>
      <w:r w:rsidRPr="00467306">
        <w:rPr>
          <w:rFonts w:cs="Arial"/>
          <w:b/>
          <w:noProof/>
          <w:sz w:val="24"/>
          <w:vertAlign w:val="superscript"/>
        </w:rPr>
        <w:t>th</w:t>
      </w:r>
      <w:r>
        <w:rPr>
          <w:rFonts w:cs="Arial"/>
          <w:b/>
          <w:noProof/>
          <w:sz w:val="24"/>
        </w:rPr>
        <w:t>, 2023</w:t>
      </w:r>
      <w:r w:rsidR="00443AD1">
        <w:rPr>
          <w:b/>
          <w:sz w:val="24"/>
        </w:rPr>
        <w:tab/>
      </w:r>
      <w:r w:rsidR="00443AD1">
        <w:rPr>
          <w:b/>
          <w:sz w:val="24"/>
        </w:rPr>
        <w:tab/>
      </w:r>
      <w:r w:rsidR="00443AD1">
        <w:rPr>
          <w:b/>
          <w:sz w:val="24"/>
        </w:rPr>
        <w:tab/>
      </w:r>
      <w:r w:rsidR="00443AD1">
        <w:rPr>
          <w:b/>
          <w:sz w:val="24"/>
        </w:rPr>
        <w:tab/>
      </w:r>
      <w:r w:rsidR="00443AD1">
        <w:rPr>
          <w:b/>
          <w:sz w:val="24"/>
        </w:rPr>
        <w:tab/>
      </w:r>
      <w:r w:rsidR="00443AD1">
        <w:rPr>
          <w:b/>
          <w:sz w:val="24"/>
        </w:rPr>
        <w:tab/>
      </w:r>
      <w:r w:rsidR="00443AD1">
        <w:rPr>
          <w:b/>
          <w:sz w:val="24"/>
        </w:rPr>
        <w:tab/>
      </w:r>
      <w:r w:rsidR="00443AD1">
        <w:rPr>
          <w:b/>
          <w:sz w:val="24"/>
        </w:rPr>
        <w:tab/>
      </w:r>
      <w:r w:rsidR="00443AD1">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6CA2FFA5" w:rsidR="00A7684E" w:rsidRDefault="00F51E07" w:rsidP="0068203C">
            <w:pPr>
              <w:pStyle w:val="CRCoverPage"/>
              <w:spacing w:after="0"/>
              <w:jc w:val="center"/>
              <w:rPr>
                <w:b/>
                <w:sz w:val="28"/>
              </w:rPr>
            </w:pPr>
            <w:r>
              <w:rPr>
                <w:b/>
                <w:sz w:val="28"/>
              </w:rPr>
              <w:t>23.</w:t>
            </w:r>
            <w:r w:rsidR="008B1B8A">
              <w:rPr>
                <w:b/>
                <w:sz w:val="28"/>
              </w:rPr>
              <w:t>502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799A18C8" w:rsidR="00A7684E" w:rsidRDefault="003C09B9" w:rsidP="00A37FEF">
            <w:pPr>
              <w:pStyle w:val="CRCoverPage"/>
              <w:spacing w:after="0"/>
              <w:jc w:val="center"/>
              <w:rPr>
                <w:b/>
                <w:sz w:val="28"/>
                <w:lang w:eastAsia="zh-CN"/>
              </w:rPr>
            </w:pPr>
            <w:r>
              <w:rPr>
                <w:b/>
                <w:sz w:val="28"/>
                <w:lang w:eastAsia="zh-CN"/>
              </w:rPr>
              <w:t>4550</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240EBC8" w:rsidR="00A7684E" w:rsidRPr="00162342" w:rsidRDefault="00A7684E">
            <w:pPr>
              <w:pStyle w:val="CRCoverPage"/>
              <w:spacing w:after="0"/>
              <w:jc w:val="center"/>
              <w:rPr>
                <w:rFonts w:eastAsia="Malgun Gothic"/>
                <w:b/>
                <w:sz w:val="28"/>
                <w:lang w:eastAsia="ko-KR"/>
              </w:rPr>
            </w:pP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39A01609" w:rsidR="00A7684E" w:rsidRPr="0068203C" w:rsidRDefault="0068203C" w:rsidP="009C1D4E">
            <w:pPr>
              <w:pStyle w:val="CRCoverPage"/>
              <w:spacing w:after="0"/>
              <w:jc w:val="center"/>
              <w:rPr>
                <w:b/>
                <w:sz w:val="28"/>
              </w:rPr>
            </w:pPr>
            <w:r w:rsidRPr="0068203C">
              <w:rPr>
                <w:b/>
                <w:sz w:val="28"/>
              </w:rPr>
              <w:t>18.3.0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5E311891" w:rsidR="00E32389" w:rsidRPr="003F4E3C" w:rsidRDefault="0068203C" w:rsidP="00E007CE">
            <w:pPr>
              <w:pStyle w:val="CRCoverPage"/>
              <w:tabs>
                <w:tab w:val="left" w:pos="857"/>
              </w:tabs>
              <w:spacing w:after="0"/>
              <w:ind w:left="100"/>
              <w:rPr>
                <w:noProof/>
              </w:rPr>
            </w:pPr>
            <w:r>
              <w:rPr>
                <w:noProof/>
              </w:rPr>
              <w:t>Clarification on external parameters updates by AF</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2B239220" w:rsidR="00E32389" w:rsidRDefault="0068203C" w:rsidP="00E32389">
            <w:pPr>
              <w:pStyle w:val="CRCoverPage"/>
              <w:spacing w:after="0"/>
              <w:ind w:left="100"/>
              <w:rPr>
                <w:lang w:eastAsia="zh-CN"/>
              </w:rPr>
            </w:pPr>
            <w:r>
              <w:rPr>
                <w:noProof/>
              </w:rPr>
              <w:t>Huawei, HiSilicon</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248286" w:rsidR="00E32389" w:rsidRDefault="00893CC6" w:rsidP="00241B3B">
            <w:pPr>
              <w:pStyle w:val="CRCoverPage"/>
              <w:spacing w:after="0"/>
              <w:ind w:left="100"/>
            </w:pPr>
            <w:proofErr w:type="spellStart"/>
            <w:r>
              <w:t>AIMLsys</w:t>
            </w:r>
            <w:proofErr w:type="spellEnd"/>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7397F6B7" w:rsidR="00E32389" w:rsidRDefault="00E32389" w:rsidP="006E35C6">
            <w:pPr>
              <w:pStyle w:val="CRCoverPage"/>
              <w:spacing w:after="0"/>
            </w:pPr>
            <w:r>
              <w:t xml:space="preserve"> </w:t>
            </w:r>
            <w:r w:rsidR="002D0FCC">
              <w:t>2023-</w:t>
            </w:r>
            <w:r w:rsidR="0068203C">
              <w:t>11-</w:t>
            </w:r>
            <w:r w:rsidR="003C09B9">
              <w:t>3</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3D57116E" w:rsidR="00E32389" w:rsidRDefault="00BB48C0"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A199E66" w14:textId="77777777" w:rsidR="00064A23" w:rsidRDefault="000C6DB3" w:rsidP="00E007CE">
            <w:pPr>
              <w:pStyle w:val="CRCoverPage"/>
              <w:spacing w:after="0"/>
              <w:ind w:left="100"/>
              <w:rPr>
                <w:rFonts w:eastAsia="SimSun"/>
              </w:rPr>
            </w:pPr>
            <w:r>
              <w:rPr>
                <w:noProof/>
                <w:lang w:val="en-US" w:eastAsia="zh-CN"/>
              </w:rPr>
              <w:t xml:space="preserve">In the current spec, </w:t>
            </w:r>
            <w:r w:rsidR="007D2F3C">
              <w:rPr>
                <w:noProof/>
                <w:lang w:val="en-US" w:eastAsia="zh-CN"/>
              </w:rPr>
              <w:t xml:space="preserve">NFs can provide a threshold of </w:t>
            </w:r>
            <w:r w:rsidR="007D2F3C">
              <w:rPr>
                <w:rFonts w:eastAsia="SimSun"/>
              </w:rPr>
              <w:t>confidence and/or accuracy levels for the Expected UE Behaviours parameters, so that UDM only notifies NFs when the parameters’ confidence and/or accuracy levels meet the threshold. UDM event don’t store the parameters if they do not meet the threshold.</w:t>
            </w:r>
          </w:p>
          <w:p w14:paraId="7D08F689" w14:textId="3B7E365E" w:rsidR="007D2F3C" w:rsidRPr="00CC092A" w:rsidRDefault="007D2F3C" w:rsidP="00E007CE">
            <w:pPr>
              <w:pStyle w:val="CRCoverPage"/>
              <w:spacing w:after="0"/>
              <w:ind w:left="100"/>
              <w:rPr>
                <w:noProof/>
                <w:lang w:val="en-US" w:eastAsia="zh-CN"/>
              </w:rPr>
            </w:pPr>
            <w:r>
              <w:rPr>
                <w:noProof/>
                <w:lang w:val="en-US" w:eastAsia="zh-CN"/>
              </w:rPr>
              <w:t>However, adding the threhold for parameters storage/notification may change the original sematic of the parameter update operation. The parameter update operation has two intentions, one is delet</w:t>
            </w:r>
            <w:r w:rsidR="00A65FD3">
              <w:rPr>
                <w:noProof/>
                <w:lang w:val="en-US" w:eastAsia="zh-CN"/>
              </w:rPr>
              <w:t>ing</w:t>
            </w:r>
            <w:r>
              <w:rPr>
                <w:noProof/>
                <w:lang w:val="en-US" w:eastAsia="zh-CN"/>
              </w:rPr>
              <w:t xml:space="preserve"> the old parameter, the other one is stor</w:t>
            </w:r>
            <w:r w:rsidR="00A65FD3">
              <w:rPr>
                <w:noProof/>
                <w:lang w:val="en-US" w:eastAsia="zh-CN"/>
              </w:rPr>
              <w:t>ing</w:t>
            </w:r>
            <w:bookmarkStart w:id="1" w:name="_GoBack"/>
            <w:bookmarkEnd w:id="1"/>
            <w:r>
              <w:rPr>
                <w:noProof/>
                <w:lang w:val="en-US" w:eastAsia="zh-CN"/>
              </w:rPr>
              <w:t xml:space="preserve"> the new parameter. Adding threshold </w:t>
            </w:r>
            <w:r>
              <w:rPr>
                <w:rFonts w:eastAsia="SimSun"/>
              </w:rPr>
              <w:t>confidence and/or accuracy levels may prevent the old parameter from being deleted, which may cause the NFs to keep using the old invalid parameters.</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4E57CB76" w:rsidR="00217070" w:rsidRPr="00B601D4" w:rsidRDefault="007D2F3C" w:rsidP="00EE2C8B">
            <w:pPr>
              <w:pStyle w:val="CRCoverPage"/>
              <w:spacing w:after="0"/>
              <w:ind w:left="100"/>
              <w:rPr>
                <w:rFonts w:eastAsia="Malgun Gothic"/>
                <w:lang w:eastAsia="ko-KR"/>
              </w:rPr>
            </w:pPr>
            <w:r>
              <w:rPr>
                <w:rFonts w:eastAsia="Malgun Gothic"/>
                <w:lang w:eastAsia="ko-KR"/>
              </w:rPr>
              <w:t xml:space="preserve">Clarify that when AF fails to update the parameters due to insufficient </w:t>
            </w:r>
            <w:r>
              <w:rPr>
                <w:rFonts w:eastAsia="SimSun"/>
              </w:rPr>
              <w:t xml:space="preserve">confidence and/or accuracy levels, and the old parameter is not valid to be used, the AF should delete the parameter specifically. </w:t>
            </w:r>
          </w:p>
        </w:tc>
      </w:tr>
      <w:tr w:rsidR="00E32389" w14:paraId="1DF18C89" w14:textId="77777777">
        <w:tc>
          <w:tcPr>
            <w:tcW w:w="2694" w:type="dxa"/>
            <w:gridSpan w:val="2"/>
            <w:tcBorders>
              <w:left w:val="single" w:sz="4" w:space="0" w:color="auto"/>
            </w:tcBorders>
          </w:tcPr>
          <w:p w14:paraId="0164910C" w14:textId="1C248FBE"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2D7169A" w:rsidR="00E32389" w:rsidRPr="003A51D5" w:rsidRDefault="007D2F3C" w:rsidP="00064A23">
            <w:pPr>
              <w:pStyle w:val="CRCoverPage"/>
              <w:spacing w:after="0"/>
              <w:ind w:left="100"/>
              <w:rPr>
                <w:rFonts w:eastAsia="Malgun Gothic"/>
                <w:noProof/>
                <w:lang w:eastAsia="ko-KR"/>
              </w:rPr>
            </w:pPr>
            <w:r>
              <w:rPr>
                <w:rFonts w:eastAsia="Malgun Gothic"/>
                <w:noProof/>
                <w:lang w:eastAsia="ko-KR"/>
              </w:rPr>
              <w:t>NFs may keep using old invalid parameter if the parameter update fails.</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73A1BCBF" w:rsidR="00E32389" w:rsidRDefault="00217070" w:rsidP="006E35C6">
            <w:pPr>
              <w:pStyle w:val="CRCoverPage"/>
              <w:spacing w:after="0"/>
              <w:ind w:left="100"/>
              <w:rPr>
                <w:lang w:eastAsia="zh-CN"/>
              </w:rPr>
            </w:pPr>
            <w:r w:rsidRPr="00217070">
              <w:rPr>
                <w:lang w:eastAsia="zh-CN"/>
              </w:rPr>
              <w:t>4.15.6.2</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5"/>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7BEF2E2" w:rsidR="00064A23" w:rsidRPr="0068203C" w:rsidRDefault="00064A23" w:rsidP="00064A23">
      <w:pPr>
        <w:pStyle w:val="10"/>
        <w:rPr>
          <w:color w:val="FF0000"/>
        </w:rPr>
      </w:pPr>
      <w:r w:rsidRPr="0068203C">
        <w:rPr>
          <w:color w:val="FF0000"/>
        </w:rPr>
        <w:lastRenderedPageBreak/>
        <w:t>* * *</w:t>
      </w:r>
      <w:r w:rsidR="009C555D" w:rsidRPr="0068203C">
        <w:rPr>
          <w:color w:val="FF0000"/>
        </w:rPr>
        <w:t>Start of</w:t>
      </w:r>
      <w:r w:rsidRPr="0068203C">
        <w:rPr>
          <w:color w:val="FF0000"/>
        </w:rPr>
        <w:t xml:space="preserve"> Change</w:t>
      </w:r>
      <w:r w:rsidR="009C555D" w:rsidRPr="0068203C">
        <w:rPr>
          <w:color w:val="FF0000"/>
        </w:rPr>
        <w:t>s</w:t>
      </w:r>
      <w:r w:rsidRPr="0068203C">
        <w:rPr>
          <w:color w:val="FF0000"/>
        </w:rPr>
        <w:t xml:space="preserve"> * * * </w:t>
      </w:r>
    </w:p>
    <w:p w14:paraId="784626B7" w14:textId="77777777" w:rsidR="0068203C" w:rsidRPr="00140E21" w:rsidRDefault="0068203C" w:rsidP="0068203C">
      <w:pPr>
        <w:pStyle w:val="Heading4"/>
      </w:pPr>
      <w:bookmarkStart w:id="6" w:name="_Toc20204209"/>
      <w:bookmarkStart w:id="7" w:name="_Toc27894901"/>
      <w:bookmarkStart w:id="8" w:name="_Toc36191981"/>
      <w:bookmarkStart w:id="9" w:name="_Toc45193071"/>
      <w:bookmarkStart w:id="10" w:name="_Toc47592703"/>
      <w:bookmarkStart w:id="11" w:name="_Toc51834790"/>
      <w:bookmarkStart w:id="12" w:name="_Toc145939690"/>
      <w:r w:rsidRPr="00140E21">
        <w:t>4.15.6.2</w:t>
      </w:r>
      <w:r w:rsidRPr="00140E21">
        <w:tab/>
        <w:t>NEF service operations information flow</w:t>
      </w:r>
      <w:bookmarkEnd w:id="6"/>
      <w:bookmarkEnd w:id="7"/>
      <w:bookmarkEnd w:id="8"/>
      <w:bookmarkEnd w:id="9"/>
      <w:bookmarkEnd w:id="10"/>
      <w:bookmarkEnd w:id="11"/>
      <w:bookmarkEnd w:id="12"/>
    </w:p>
    <w:p w14:paraId="364828B3" w14:textId="77777777" w:rsidR="0068203C" w:rsidRDefault="0068203C" w:rsidP="0068203C">
      <w:pPr>
        <w:pStyle w:val="TH"/>
        <w:rPr>
          <w:rFonts w:eastAsia="SimSun"/>
        </w:rPr>
      </w:pPr>
      <w:r w:rsidRPr="0072691E">
        <w:object w:dxaOrig="12766" w:dyaOrig="8491" w14:anchorId="6F2BA4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pt;height:303.25pt" o:ole="">
            <v:imagedata r:id="rId16" o:title="" cropbottom="21267f" cropright="21162f"/>
          </v:shape>
          <o:OLEObject Type="Embed" ProgID="Visio.Drawing.11" ShapeID="_x0000_i1025" DrawAspect="Content" ObjectID="_1760339130" r:id="rId17"/>
        </w:object>
      </w:r>
    </w:p>
    <w:p w14:paraId="094E3C5D" w14:textId="77777777" w:rsidR="0068203C" w:rsidRPr="00140E21" w:rsidRDefault="0068203C" w:rsidP="0068203C">
      <w:pPr>
        <w:pStyle w:val="TF"/>
        <w:rPr>
          <w:rFonts w:eastAsia="SimSun"/>
        </w:rPr>
      </w:pPr>
      <w:bookmarkStart w:id="13" w:name="_CRFigure4_15_6_21"/>
      <w:r w:rsidRPr="00140E21">
        <w:rPr>
          <w:rFonts w:eastAsia="SimSun"/>
        </w:rPr>
        <w:t xml:space="preserve">Figure </w:t>
      </w:r>
      <w:bookmarkEnd w:id="13"/>
      <w:r w:rsidRPr="00140E21">
        <w:rPr>
          <w:rFonts w:eastAsia="SimSun"/>
        </w:rPr>
        <w:t xml:space="preserve">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196E6D64" w14:textId="77777777" w:rsidR="0068203C" w:rsidRPr="00140E21" w:rsidRDefault="0068203C" w:rsidP="0068203C">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or Application-Specific Expected UE Behaviour parameter(s) in Table 4.15.6.3f-1 that may have been externally provisioned by an AF.</w:t>
      </w:r>
    </w:p>
    <w:p w14:paraId="3C67523F" w14:textId="77777777" w:rsidR="0068203C" w:rsidRDefault="0068203C" w:rsidP="0068203C">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62CB0836" w14:textId="77777777" w:rsidR="0068203C" w:rsidRDefault="0068203C" w:rsidP="0068203C">
      <w:pPr>
        <w:pStyle w:val="NO"/>
        <w:rPr>
          <w:rFonts w:eastAsia="SimSun"/>
        </w:rPr>
      </w:pPr>
      <w:r>
        <w:rPr>
          <w:rFonts w:eastAsia="SimSun"/>
        </w:rPr>
        <w:t>NOTE 2:</w:t>
      </w:r>
      <w:r>
        <w:rPr>
          <w:rFonts w:eastAsia="SimSun"/>
        </w:rPr>
        <w:tab/>
        <w:t>The external parameters in Table 4.15.6.3-1 may be provisioned by an AF hosting an AI/ML based application.</w:t>
      </w:r>
    </w:p>
    <w:p w14:paraId="2206EAD7" w14:textId="77777777" w:rsidR="0068203C" w:rsidRDefault="0068203C" w:rsidP="0068203C">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7E6C112B" w14:textId="29F415F1" w:rsidR="0068203C" w:rsidRDefault="0068203C" w:rsidP="0068203C">
      <w:pPr>
        <w:pStyle w:val="NO"/>
        <w:rPr>
          <w:rFonts w:eastAsia="SimSun"/>
        </w:rPr>
      </w:pPr>
      <w:r>
        <w:rPr>
          <w:rFonts w:eastAsia="SimSun"/>
        </w:rPr>
        <w:t>NOTE 3:</w:t>
      </w:r>
      <w:r>
        <w:rPr>
          <w:rFonts w:eastAsia="SimSun"/>
        </w:rPr>
        <w:tab/>
        <w:t>The threshold may be used to e.g. prevent certain Expected UE Behaviour parameters from being stored in the network when certain minimum level of confidence and/or accuracy are not met.</w:t>
      </w:r>
    </w:p>
    <w:p w14:paraId="12DBA160" w14:textId="77777777" w:rsidR="0068203C" w:rsidRDefault="0068203C" w:rsidP="0068203C">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(e.g. AI/ML model) used for the prediction.</w:t>
      </w:r>
    </w:p>
    <w:p w14:paraId="0ECA9201" w14:textId="77777777" w:rsidR="0068203C" w:rsidRPr="00140E21" w:rsidRDefault="0068203C" w:rsidP="0068203C">
      <w:pPr>
        <w:pStyle w:val="B1"/>
        <w:rPr>
          <w:rFonts w:eastAsia="SimSun"/>
        </w:rPr>
      </w:pPr>
      <w:r w:rsidRPr="00140E21">
        <w:rPr>
          <w:rFonts w:eastAsia="SimSun"/>
        </w:rPr>
        <w:t>0b.</w:t>
      </w:r>
      <w:r w:rsidRPr="00140E21">
        <w:rPr>
          <w:rFonts w:eastAsia="SimSun"/>
        </w:rPr>
        <w:tab/>
        <w:t xml:space="preserve">[Conditional, on using NWDAF-assisted values] The AF may subscribe to NWDAF via NEF in order to learn the UE mobility analytics and/or UE Communication analytics for a UE or group of UEs by applying the </w:t>
      </w:r>
      <w:r w:rsidRPr="00140E21">
        <w:rPr>
          <w:rFonts w:eastAsia="SimSun"/>
        </w:rPr>
        <w:lastRenderedPageBreak/>
        <w:t>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0C4FF7B3" w14:textId="77777777" w:rsidR="0068203C" w:rsidRPr="00140E21" w:rsidRDefault="0068203C" w:rsidP="0068203C">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72DE3E81" w14:textId="77777777" w:rsidR="0068203C" w:rsidRPr="00140E21" w:rsidRDefault="0068203C" w:rsidP="0068203C">
      <w:pPr>
        <w:pStyle w:val="B1"/>
        <w:rPr>
          <w:rFonts w:eastAsia="SimSun"/>
        </w:rPr>
      </w:pPr>
      <w:r w:rsidRPr="00140E21">
        <w:rPr>
          <w:rFonts w:eastAsia="SimSun"/>
        </w:rPr>
        <w:t>1.</w:t>
      </w:r>
      <w:r w:rsidRPr="00140E21">
        <w:rPr>
          <w:rFonts w:eastAsia="SimSun"/>
        </w:rPr>
        <w:tab/>
        <w:t>The AF provides one or more parameter(s) to be created or updated</w:t>
      </w:r>
      <w:r>
        <w:rPr>
          <w:rFonts w:eastAsia="SimSun"/>
        </w:rPr>
        <w:t>, or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Pr>
          <w:rFonts w:eastAsia="SimSun"/>
        </w:rPr>
        <w:t xml:space="preserve"> The parameters(s) may include corresponding confidence and/or accuracy levels.</w:t>
      </w:r>
    </w:p>
    <w:p w14:paraId="5310C8B5" w14:textId="77777777" w:rsidR="0068203C" w:rsidRPr="00140E21" w:rsidRDefault="0068203C" w:rsidP="0068203C">
      <w:pPr>
        <w:pStyle w:val="B1"/>
        <w:rPr>
          <w:rFonts w:eastAsia="SimSun"/>
        </w:rPr>
      </w:pPr>
      <w:r w:rsidRPr="00140E21">
        <w:rPr>
          <w:rFonts w:eastAsia="SimSun"/>
        </w:rPr>
        <w:tab/>
      </w:r>
      <w:r>
        <w:rPr>
          <w:rFonts w:eastAsia="SimSun"/>
        </w:rPr>
        <w:t xml:space="preserve">The AF provides target UE identifier (e.g. GPSI or External Group ID) as described in clause 5.2.6.4. </w:t>
      </w:r>
      <w:r w:rsidRPr="00140E21">
        <w:rPr>
          <w:rFonts w:eastAsia="SimSun"/>
        </w:rPr>
        <w:t>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45F0ACAF" w14:textId="77777777" w:rsidR="0068203C" w:rsidRDefault="0068203C" w:rsidP="0068203C">
      <w:pPr>
        <w:pStyle w:val="B1"/>
        <w:rPr>
          <w:rFonts w:eastAsia="SimSun"/>
        </w:rPr>
      </w:pPr>
      <w:r>
        <w:rPr>
          <w:rFonts w:eastAsia="SimSun"/>
        </w:rPr>
        <w:tab/>
        <w:t>NEF checks whether the requestor is allowed to perform the requested service operation by checking requestor's identifier (i.e. AF Identifier).</w:t>
      </w:r>
    </w:p>
    <w:p w14:paraId="3D1D82C0" w14:textId="77777777" w:rsidR="0068203C" w:rsidRDefault="0068203C" w:rsidP="0068203C">
      <w:pPr>
        <w:pStyle w:val="NO"/>
        <w:rPr>
          <w:rFonts w:eastAsia="SimSun"/>
        </w:rPr>
      </w:pPr>
      <w:r>
        <w:rPr>
          <w:rFonts w:eastAsia="SimSun"/>
        </w:rPr>
        <w:t>NOTE 5:</w:t>
      </w:r>
      <w:r>
        <w:rPr>
          <w:rFonts w:eastAsia="SimSun"/>
        </w:rPr>
        <w:tab/>
        <w:t>When multiple AF parameter provisioning Create or Update requests with different values of the same Expected UE Behaviour parameters are received from different AFs, the network behaviour is unspecified.</w:t>
      </w:r>
    </w:p>
    <w:p w14:paraId="302DDD09" w14:textId="77777777" w:rsidR="0068203C" w:rsidRPr="00140E21" w:rsidRDefault="0068203C" w:rsidP="0068203C">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6A858193" w14:textId="77777777" w:rsidR="0068203C" w:rsidRPr="00140E21" w:rsidRDefault="0068203C" w:rsidP="0068203C">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1EC8E668" w14:textId="77777777" w:rsidR="0068203C" w:rsidRPr="00140E21" w:rsidRDefault="0068203C" w:rsidP="0068203C">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1C3BDCE1" w14:textId="77777777" w:rsidR="0068203C" w:rsidRPr="00140E21" w:rsidRDefault="0068203C" w:rsidP="0068203C">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3F9566F3" w14:textId="77777777" w:rsidR="0068203C" w:rsidRPr="00140E21" w:rsidRDefault="0068203C" w:rsidP="0068203C">
      <w:pPr>
        <w:pStyle w:val="B2"/>
        <w:rPr>
          <w:rFonts w:eastAsia="SimSun"/>
        </w:rPr>
      </w:pPr>
      <w:r w:rsidRPr="00140E21">
        <w:rPr>
          <w:rFonts w:eastAsia="SimSun"/>
        </w:rPr>
        <w:t>-</w:t>
      </w:r>
      <w:r w:rsidRPr="00140E21">
        <w:rPr>
          <w:rFonts w:eastAsia="SimSun"/>
        </w:rPr>
        <w:tab/>
        <w:t>5G VN group data (i.e. 5G</w:t>
      </w:r>
      <w:r>
        <w:rPr>
          <w:rFonts w:eastAsia="SimSun"/>
        </w:rPr>
        <w:t xml:space="preserve"> </w:t>
      </w:r>
      <w:r w:rsidRPr="00140E21">
        <w:rPr>
          <w:rFonts w:eastAsia="SimSun"/>
        </w:rPr>
        <w:t>VN configuration parameters) (see clause 4.15.6.3b), or</w:t>
      </w:r>
    </w:p>
    <w:p w14:paraId="619B4F7E" w14:textId="77777777" w:rsidR="0068203C" w:rsidRPr="00140E21" w:rsidRDefault="0068203C" w:rsidP="0068203C">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1E457F19" w14:textId="77777777" w:rsidR="0068203C" w:rsidRDefault="0068203C" w:rsidP="0068203C">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6B29B241" w14:textId="77777777" w:rsidR="0068203C" w:rsidRDefault="0068203C" w:rsidP="0068203C">
      <w:pPr>
        <w:pStyle w:val="B2"/>
        <w:rPr>
          <w:rFonts w:eastAsia="SimSun"/>
        </w:rPr>
      </w:pPr>
      <w:r>
        <w:rPr>
          <w:rFonts w:eastAsia="SimSun"/>
        </w:rPr>
        <w:t>-</w:t>
      </w:r>
      <w:r>
        <w:rPr>
          <w:rFonts w:eastAsia="SimSun"/>
        </w:rPr>
        <w:tab/>
        <w:t>MTC Provider Information; or</w:t>
      </w:r>
    </w:p>
    <w:p w14:paraId="39A84F17" w14:textId="77777777" w:rsidR="0068203C" w:rsidRDefault="0068203C" w:rsidP="0068203C">
      <w:pPr>
        <w:pStyle w:val="B2"/>
        <w:rPr>
          <w:rFonts w:eastAsia="SimSun"/>
        </w:rPr>
      </w:pPr>
      <w:r>
        <w:rPr>
          <w:rFonts w:eastAsia="SimSun"/>
        </w:rPr>
        <w:t>-</w:t>
      </w:r>
      <w:r>
        <w:rPr>
          <w:rFonts w:eastAsia="SimSun"/>
        </w:rPr>
        <w:tab/>
        <w:t>AF provided ECS Address Configuration Information (see clause 4.15.6.3d); or</w:t>
      </w:r>
    </w:p>
    <w:p w14:paraId="08EEF95B" w14:textId="77777777" w:rsidR="0068203C" w:rsidRDefault="0068203C" w:rsidP="0068203C">
      <w:pPr>
        <w:pStyle w:val="B2"/>
        <w:rPr>
          <w:rFonts w:eastAsia="SimSun"/>
        </w:rPr>
      </w:pPr>
      <w:r>
        <w:rPr>
          <w:rFonts w:eastAsia="SimSun"/>
        </w:rPr>
        <w:t>-</w:t>
      </w:r>
      <w:r>
        <w:rPr>
          <w:rFonts w:eastAsia="SimSun"/>
        </w:rPr>
        <w:tab/>
        <w:t>DNN and S-NSSAI specific Group Parameters (see clause 4.15.6.3e); or</w:t>
      </w:r>
    </w:p>
    <w:p w14:paraId="52E0BCEC" w14:textId="77777777" w:rsidR="0068203C" w:rsidRDefault="0068203C" w:rsidP="0068203C">
      <w:pPr>
        <w:pStyle w:val="B2"/>
        <w:rPr>
          <w:rFonts w:eastAsia="SimSun"/>
        </w:rPr>
      </w:pPr>
      <w:r>
        <w:rPr>
          <w:rFonts w:eastAsia="SimSun"/>
        </w:rPr>
        <w:t>-</w:t>
      </w:r>
      <w:r>
        <w:rPr>
          <w:rFonts w:eastAsia="SimSun"/>
        </w:rPr>
        <w:tab/>
        <w:t>Application-Specific Expected UE Behaviour parameters (see clause 4.15.6.3f).</w:t>
      </w:r>
    </w:p>
    <w:p w14:paraId="12BC91AA" w14:textId="77777777" w:rsidR="0068203C" w:rsidRPr="00140E21" w:rsidRDefault="0068203C" w:rsidP="0068203C">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672CD7C2" w14:textId="77777777" w:rsidR="0068203C" w:rsidRPr="00140E21" w:rsidRDefault="0068203C" w:rsidP="0068203C">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3E5E25BD" w14:textId="77777777" w:rsidR="0068203C" w:rsidRPr="00140E21" w:rsidRDefault="0068203C" w:rsidP="0068203C">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3CDA8B98" w14:textId="77777777" w:rsidR="0068203C" w:rsidRDefault="0068203C" w:rsidP="0068203C">
      <w:pPr>
        <w:pStyle w:val="B1"/>
      </w:pPr>
      <w:r>
        <w:tab/>
        <w:t>If the NEF did not receive DNN and/or S-NSSAI from the AF and such information is configured as needed within 5GC, the NEF determines the DNN and/or S-NSSAI from the AF Identifier.</w:t>
      </w:r>
    </w:p>
    <w:p w14:paraId="272A0815" w14:textId="77777777" w:rsidR="0068203C" w:rsidRDefault="0068203C" w:rsidP="0068203C">
      <w:pPr>
        <w:pStyle w:val="B1"/>
      </w:pPr>
      <w:r>
        <w:tab/>
        <w:t>If the AF provides the DNN and S-NSSAI specific Group Parameters, the AF shall indicate the External Group ID, targeted DNN and S-NSSAI in the request.</w:t>
      </w:r>
    </w:p>
    <w:p w14:paraId="1284DA82" w14:textId="77777777" w:rsidR="0068203C" w:rsidRDefault="0068203C" w:rsidP="0068203C">
      <w:pPr>
        <w:pStyle w:val="B1"/>
      </w:pPr>
      <w:r>
        <w:tab/>
        <w:t xml:space="preserve">If the AF provides the service area in the form of geographical information, the NEF maps the geographical information to the list of </w:t>
      </w:r>
      <w:proofErr w:type="spellStart"/>
      <w:r>
        <w:t>TAs.</w:t>
      </w:r>
      <w:proofErr w:type="spellEnd"/>
    </w:p>
    <w:p w14:paraId="0DBF6EA4" w14:textId="77777777" w:rsidR="0068203C" w:rsidRPr="00140E21" w:rsidRDefault="0068203C" w:rsidP="0068203C">
      <w:pPr>
        <w:pStyle w:val="NO"/>
        <w:rPr>
          <w:rFonts w:eastAsia="SimSun"/>
        </w:rPr>
      </w:pPr>
      <w:r w:rsidRPr="00140E21">
        <w:rPr>
          <w:rFonts w:eastAsia="SimSun"/>
        </w:rPr>
        <w:lastRenderedPageBreak/>
        <w:t>NOTE </w:t>
      </w:r>
      <w:r>
        <w:rPr>
          <w:rFonts w:eastAsia="SimSun"/>
        </w:rPr>
        <w:t>6</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04045303" w14:textId="77777777" w:rsidR="0068203C" w:rsidRPr="00140E21" w:rsidRDefault="0068203C" w:rsidP="0068203C">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34F14DDE" w14:textId="77777777" w:rsidR="0068203C" w:rsidRDefault="0068203C" w:rsidP="0068203C">
      <w:pPr>
        <w:pStyle w:val="B1"/>
        <w:rPr>
          <w:rFonts w:eastAsia="SimSun"/>
        </w:rPr>
      </w:pPr>
      <w:r>
        <w:rPr>
          <w:rFonts w:eastAsia="SimSun"/>
        </w:rP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284504D5" w14:textId="77777777" w:rsidR="0068203C" w:rsidRPr="00140E21" w:rsidRDefault="0068203C" w:rsidP="0068203C">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7AD72848" w14:textId="77777777" w:rsidR="0068203C" w:rsidRPr="00140E21" w:rsidRDefault="0068203C" w:rsidP="0068203C">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2B31483F" w14:textId="77777777" w:rsidR="0068203C" w:rsidRDefault="0068203C" w:rsidP="0068203C">
      <w:pPr>
        <w:pStyle w:val="B1"/>
        <w:rPr>
          <w:rFonts w:eastAsia="SimSun"/>
        </w:rPr>
      </w:pPr>
      <w:r>
        <w:rPr>
          <w:rFonts w:eastAsia="SimSun"/>
        </w:rPr>
        <w:tab/>
        <w:t>When the service area is configured or updated for a group, the UDM authorises the request.</w:t>
      </w:r>
    </w:p>
    <w:p w14:paraId="1CAD568E" w14:textId="77777777" w:rsidR="0068203C" w:rsidRDefault="0068203C" w:rsidP="0068203C">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40DE4BDE" w14:textId="77777777" w:rsidR="0068203C" w:rsidRPr="00140E21" w:rsidRDefault="0068203C" w:rsidP="0068203C">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2B116C06" w14:textId="77777777" w:rsidR="0068203C" w:rsidRDefault="0068203C" w:rsidP="0068203C">
      <w:pPr>
        <w:pStyle w:val="B1"/>
        <w:rPr>
          <w:rFonts w:eastAsia="SimSun"/>
        </w:rPr>
      </w:pPr>
      <w:r>
        <w:rPr>
          <w:rFonts w:eastAsia="SimSun"/>
        </w:rPr>
        <w:tab/>
        <w:t>If the Maximum Group Data Rate is configured or updated for a 5G VN group, the UDM authorises the request and the Maximum Group Data Rate is applied as described in clause 5.29.2 of TS 23.501 [2].</w:t>
      </w:r>
    </w:p>
    <w:p w14:paraId="5669FCFE" w14:textId="77777777" w:rsidR="0068203C" w:rsidRDefault="0068203C" w:rsidP="0068203C">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3B1B7BCF" w14:textId="77777777" w:rsidR="0068203C" w:rsidRPr="00140E21" w:rsidRDefault="0068203C" w:rsidP="0068203C">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28697E61" w14:textId="77777777" w:rsidR="0068203C" w:rsidRPr="00140E21" w:rsidRDefault="0068203C" w:rsidP="0068203C">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72222255" w14:textId="77777777" w:rsidR="0068203C" w:rsidRPr="00140E21" w:rsidRDefault="0068203C" w:rsidP="0068203C">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228C0194" w14:textId="77777777" w:rsidR="0068203C" w:rsidRDefault="0068203C" w:rsidP="0068203C">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7025576A" w14:textId="77777777" w:rsidR="0068203C" w:rsidRPr="00140E21" w:rsidRDefault="0068203C" w:rsidP="0068203C">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639776BD" w14:textId="13FA7A1F" w:rsidR="0068203C" w:rsidRDefault="0068203C" w:rsidP="0068203C">
      <w:pPr>
        <w:pStyle w:val="B1"/>
        <w:rPr>
          <w:ins w:id="14" w:author="Huawei_00" w:date="2023-10-26T15:33:00Z"/>
          <w:rFonts w:eastAsia="SimSun"/>
        </w:rPr>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2794EB90" w14:textId="77777777" w:rsidR="004A6B3C" w:rsidRDefault="004A6B3C">
      <w:pPr>
        <w:pStyle w:val="NO"/>
        <w:ind w:left="540" w:firstLine="28"/>
        <w:rPr>
          <w:ins w:id="15" w:author="Huawei_00" w:date="2023-10-26T15:33:00Z"/>
          <w:rFonts w:eastAsia="SimSun"/>
        </w:rPr>
        <w:pPrChange w:id="16" w:author="Huawei_00" w:date="2023-10-26T15:34:00Z">
          <w:pPr>
            <w:pStyle w:val="NO"/>
          </w:pPr>
        </w:pPrChange>
      </w:pPr>
      <w:ins w:id="17" w:author="Huawei_00" w:date="2023-10-26T15:33:00Z">
        <w:r>
          <w:rPr>
            <w:rFonts w:eastAsia="SimSun"/>
          </w:rPr>
          <w:lastRenderedPageBreak/>
          <w:t xml:space="preserve">When AF updates some Expected UE Behaviour parameters, but the confidence and/or accuracy levels of the parameters do not meet the threshold, the AF will receive failure notification with corresponding cause code as specified in step 5 and 6. If the old parameters are not valid anymore, the AF should prevent NFs from using them by sending </w:t>
        </w:r>
        <w:proofErr w:type="gramStart"/>
        <w:r>
          <w:rPr>
            <w:rFonts w:eastAsia="SimSun"/>
          </w:rPr>
          <w:t>an</w:t>
        </w:r>
        <w:proofErr w:type="gramEnd"/>
        <w:r>
          <w:rPr>
            <w:rFonts w:eastAsia="SimSun"/>
          </w:rPr>
          <w:t xml:space="preserve"> </w:t>
        </w:r>
        <w:proofErr w:type="spellStart"/>
        <w:r>
          <w:rPr>
            <w:rFonts w:eastAsia="SimSun"/>
          </w:rPr>
          <w:t>Nnef_ParameterProvision_Delete</w:t>
        </w:r>
        <w:proofErr w:type="spellEnd"/>
        <w:r>
          <w:rPr>
            <w:rFonts w:eastAsia="SimSun"/>
          </w:rPr>
          <w:t xml:space="preserve"> request.</w:t>
        </w:r>
      </w:ins>
    </w:p>
    <w:p w14:paraId="0B2BBA40" w14:textId="77777777" w:rsidR="004A6B3C" w:rsidRPr="00140E21" w:rsidRDefault="004A6B3C" w:rsidP="0068203C">
      <w:pPr>
        <w:pStyle w:val="B1"/>
      </w:pPr>
    </w:p>
    <w:p w14:paraId="44B32CF7" w14:textId="77777777" w:rsidR="0068203C" w:rsidRPr="00140E21" w:rsidRDefault="0068203C" w:rsidP="0068203C">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28D0E6AF" w14:textId="77777777" w:rsidR="0068203C" w:rsidRPr="00140E21" w:rsidRDefault="0068203C" w:rsidP="0068203C">
      <w:pPr>
        <w:pStyle w:val="B2"/>
        <w:rPr>
          <w:rFonts w:eastAsia="SimSun"/>
          <w:lang w:eastAsia="zh-CN"/>
        </w:rPr>
      </w:pPr>
      <w:r w:rsidRPr="00140E21">
        <w:rPr>
          <w:rFonts w:eastAsia="SimSun"/>
          <w:lang w:eastAsia="zh-CN"/>
        </w:rPr>
        <w:t>a)</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712E9114" w14:textId="77777777" w:rsidR="0068203C" w:rsidRDefault="0068203C" w:rsidP="0068203C">
      <w:pPr>
        <w:pStyle w:val="B2"/>
        <w:rPr>
          <w:rFonts w:eastAsia="SimSun"/>
          <w:lang w:eastAsia="zh-CN"/>
        </w:rPr>
      </w:pPr>
      <w:r>
        <w:rPr>
          <w:rFonts w:eastAsia="SimSun"/>
          <w:lang w:eastAsia="zh-CN"/>
        </w:rPr>
        <w:tab/>
        <w:t xml:space="preserve">If the AMF obtains service area for a group the AMF configures the DNN for the group as LADN DNN and applies the LADN per DNN and S-NSSAI </w:t>
      </w:r>
      <w:proofErr w:type="gramStart"/>
      <w:r>
        <w:rPr>
          <w:rFonts w:eastAsia="SimSun"/>
          <w:lang w:eastAsia="zh-CN"/>
        </w:rPr>
        <w:t>taking into account</w:t>
      </w:r>
      <w:proofErr w:type="gramEnd"/>
      <w:r>
        <w:rPr>
          <w:rFonts w:eastAsia="SimSun"/>
          <w:lang w:eastAsia="zh-CN"/>
        </w:rPr>
        <w:t xml:space="preserve"> the service area for the group as described in clause 5.20b.2 of TS 23.501 [2].</w:t>
      </w:r>
    </w:p>
    <w:p w14:paraId="22808D60" w14:textId="77777777" w:rsidR="0068203C" w:rsidRPr="00140E21" w:rsidRDefault="0068203C" w:rsidP="0068203C">
      <w:pPr>
        <w:pStyle w:val="B2"/>
        <w:rPr>
          <w:rFonts w:eastAsia="SimSun"/>
          <w:lang w:eastAsia="zh-CN"/>
        </w:rPr>
      </w:pPr>
      <w:r w:rsidRPr="00140E21">
        <w:rPr>
          <w:rFonts w:eastAsia="SimSun"/>
          <w:lang w:eastAsia="zh-CN"/>
        </w:rPr>
        <w:t>b)</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w:t>
      </w:r>
      <w:r w:rsidRPr="00140E21">
        <w:rPr>
          <w:rFonts w:eastAsia="SimSun"/>
          <w:lang w:eastAsia="zh-CN"/>
        </w:rPr>
        <w:t xml:space="preserve"> etc.) service operation.</w:t>
      </w:r>
    </w:p>
    <w:p w14:paraId="38BC5EF0" w14:textId="77777777" w:rsidR="0068203C" w:rsidRDefault="0068203C" w:rsidP="0068203C">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2D92E678" w14:textId="77777777" w:rsidR="0068203C" w:rsidRPr="00140E21" w:rsidRDefault="0068203C" w:rsidP="0068203C">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77A055CB" w14:textId="77777777" w:rsidR="0068203C" w:rsidRDefault="0068203C" w:rsidP="0068203C">
      <w:pPr>
        <w:pStyle w:val="B3"/>
        <w:rPr>
          <w:rFonts w:eastAsia="SimSun"/>
          <w:lang w:eastAsia="zh-CN"/>
        </w:rPr>
      </w:pPr>
      <w:r>
        <w:rPr>
          <w:rFonts w:eastAsia="SimSun"/>
          <w:lang w:eastAsia="zh-CN"/>
        </w:rPr>
        <w:t>-</w:t>
      </w:r>
      <w:r>
        <w:rPr>
          <w:rFonts w:eastAsia="SimSun"/>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w:t>
      </w:r>
      <w:proofErr w:type="gramStart"/>
      <w:r>
        <w:rPr>
          <w:rFonts w:eastAsia="SimSun"/>
          <w:lang w:eastAsia="zh-CN"/>
        </w:rPr>
        <w:t>received UP</w:t>
      </w:r>
      <w:proofErr w:type="gramEnd"/>
      <w:r>
        <w:rPr>
          <w:rFonts w:eastAsia="SimSun"/>
          <w:lang w:eastAsia="zh-CN"/>
        </w:rPr>
        <w:t xml:space="preserve">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5D084288" w14:textId="77777777" w:rsidR="0068203C" w:rsidRPr="00140E21" w:rsidRDefault="0068203C" w:rsidP="0068203C">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0ED49ED" w14:textId="77777777" w:rsidR="0068203C" w:rsidRPr="00140E21" w:rsidRDefault="0068203C" w:rsidP="0068203C">
      <w:pPr>
        <w:pStyle w:val="NO"/>
        <w:rPr>
          <w:rFonts w:eastAsia="SimSun"/>
          <w:lang w:eastAsia="zh-CN"/>
        </w:rPr>
      </w:pPr>
      <w:r w:rsidRPr="00140E21">
        <w:rPr>
          <w:rFonts w:eastAsia="SimSun"/>
          <w:lang w:eastAsia="zh-CN"/>
        </w:rPr>
        <w:t>NOTE </w:t>
      </w:r>
      <w:r>
        <w:rPr>
          <w:rFonts w:eastAsia="SimSun"/>
          <w:lang w:eastAsia="zh-CN"/>
        </w:rPr>
        <w:t>7</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4A39DFDD" w14:textId="77777777" w:rsidR="0068203C" w:rsidRDefault="0068203C" w:rsidP="0068203C">
      <w:pPr>
        <w:pStyle w:val="NO"/>
        <w:rPr>
          <w:lang w:eastAsia="zh-CN"/>
        </w:rPr>
      </w:pPr>
      <w:r>
        <w:rPr>
          <w:lang w:eastAsia="zh-CN"/>
        </w:rPr>
        <w:t>NOTE 8:</w:t>
      </w:r>
      <w:r>
        <w:rPr>
          <w:lang w:eastAsia="zh-CN"/>
        </w:rPr>
        <w:tab/>
        <w:t>The change of AF provided ECS configuration information is not meant to apply immediately: the UDM interface to the SMF can refer to Shared Data for the Subscription provided ECS configuration information.</w:t>
      </w:r>
    </w:p>
    <w:p w14:paraId="107C471F" w14:textId="319BF5CC" w:rsidR="00227357" w:rsidRPr="003D4ABF" w:rsidRDefault="0068203C" w:rsidP="0068203C">
      <w:pPr>
        <w:pStyle w:val="NO"/>
        <w:rPr>
          <w:lang w:eastAsia="zh-CN"/>
        </w:rPr>
      </w:pPr>
      <w:r>
        <w:rPr>
          <w:lang w:eastAsia="zh-CN"/>
        </w:rPr>
        <w:t>NOTE 9:</w:t>
      </w:r>
      <w:r>
        <w:rPr>
          <w:lang w:eastAsia="zh-CN"/>
        </w:rPr>
        <w:tab/>
        <w:t>Specification details of confidence and accuracy levels are left to Stage 3 work.</w:t>
      </w:r>
    </w:p>
    <w:p w14:paraId="3DBD0768" w14:textId="77777777" w:rsidR="00A7684E" w:rsidRPr="0068203C" w:rsidRDefault="00F51E07">
      <w:pPr>
        <w:pStyle w:val="10"/>
        <w:rPr>
          <w:color w:val="FF0000"/>
        </w:rPr>
      </w:pPr>
      <w:r w:rsidRPr="0068203C">
        <w:rPr>
          <w:color w:val="FF0000"/>
        </w:rP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A0048" w14:textId="77777777" w:rsidR="00074BA9" w:rsidRDefault="00074BA9">
      <w:pPr>
        <w:spacing w:after="0"/>
      </w:pPr>
      <w:r>
        <w:separator/>
      </w:r>
    </w:p>
  </w:endnote>
  <w:endnote w:type="continuationSeparator" w:id="0">
    <w:p w14:paraId="064C172B" w14:textId="77777777" w:rsidR="00074BA9" w:rsidRDefault="00074B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EF480" w14:textId="77777777" w:rsidR="00074BA9" w:rsidRDefault="00074BA9">
      <w:pPr>
        <w:spacing w:after="0"/>
      </w:pPr>
      <w:r>
        <w:separator/>
      </w:r>
    </w:p>
  </w:footnote>
  <w:footnote w:type="continuationSeparator" w:id="0">
    <w:p w14:paraId="5A0FF7EC" w14:textId="77777777" w:rsidR="00074BA9" w:rsidRDefault="00074B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D7071" w14:textId="77777777" w:rsidR="00292863" w:rsidRDefault="00292863">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00">
    <w15:presenceInfo w15:providerId="None" w15:userId="Huawei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4969"/>
    <w:rsid w:val="00015FD4"/>
    <w:rsid w:val="00022E4A"/>
    <w:rsid w:val="00024471"/>
    <w:rsid w:val="00025626"/>
    <w:rsid w:val="00027E29"/>
    <w:rsid w:val="00033E4D"/>
    <w:rsid w:val="00040DA8"/>
    <w:rsid w:val="000473BC"/>
    <w:rsid w:val="0005422F"/>
    <w:rsid w:val="0005466C"/>
    <w:rsid w:val="00057194"/>
    <w:rsid w:val="000625BC"/>
    <w:rsid w:val="000633A1"/>
    <w:rsid w:val="00064A23"/>
    <w:rsid w:val="00065522"/>
    <w:rsid w:val="00066A9B"/>
    <w:rsid w:val="000675CC"/>
    <w:rsid w:val="000702DC"/>
    <w:rsid w:val="00074BA9"/>
    <w:rsid w:val="000840B8"/>
    <w:rsid w:val="000857A8"/>
    <w:rsid w:val="000867C9"/>
    <w:rsid w:val="000958D3"/>
    <w:rsid w:val="000A303C"/>
    <w:rsid w:val="000A6394"/>
    <w:rsid w:val="000A7500"/>
    <w:rsid w:val="000B2D45"/>
    <w:rsid w:val="000B6E47"/>
    <w:rsid w:val="000B7FED"/>
    <w:rsid w:val="000C038A"/>
    <w:rsid w:val="000C387C"/>
    <w:rsid w:val="000C4C79"/>
    <w:rsid w:val="000C6598"/>
    <w:rsid w:val="000C6DB3"/>
    <w:rsid w:val="000D44B3"/>
    <w:rsid w:val="000E35C9"/>
    <w:rsid w:val="000E6B24"/>
    <w:rsid w:val="000F6488"/>
    <w:rsid w:val="000F64EF"/>
    <w:rsid w:val="000F6E7F"/>
    <w:rsid w:val="000F7F11"/>
    <w:rsid w:val="00100841"/>
    <w:rsid w:val="00103356"/>
    <w:rsid w:val="00103D4D"/>
    <w:rsid w:val="001106CB"/>
    <w:rsid w:val="0011770E"/>
    <w:rsid w:val="00121950"/>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1765"/>
    <w:rsid w:val="0017363D"/>
    <w:rsid w:val="0018398E"/>
    <w:rsid w:val="00186BC4"/>
    <w:rsid w:val="00192C46"/>
    <w:rsid w:val="001941DD"/>
    <w:rsid w:val="001975F0"/>
    <w:rsid w:val="001A0491"/>
    <w:rsid w:val="001A08B3"/>
    <w:rsid w:val="001A7B60"/>
    <w:rsid w:val="001B0B76"/>
    <w:rsid w:val="001B3278"/>
    <w:rsid w:val="001B4EA5"/>
    <w:rsid w:val="001B52F0"/>
    <w:rsid w:val="001B5B8C"/>
    <w:rsid w:val="001B5D6A"/>
    <w:rsid w:val="001B6578"/>
    <w:rsid w:val="001B7A65"/>
    <w:rsid w:val="001C101A"/>
    <w:rsid w:val="001C7FCE"/>
    <w:rsid w:val="001D02DE"/>
    <w:rsid w:val="001D664D"/>
    <w:rsid w:val="001E163D"/>
    <w:rsid w:val="001E41F3"/>
    <w:rsid w:val="001E5ABF"/>
    <w:rsid w:val="001E6327"/>
    <w:rsid w:val="0020634D"/>
    <w:rsid w:val="0020701D"/>
    <w:rsid w:val="00207C1E"/>
    <w:rsid w:val="0021024F"/>
    <w:rsid w:val="00216D05"/>
    <w:rsid w:val="00217070"/>
    <w:rsid w:val="00227357"/>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1917"/>
    <w:rsid w:val="002640DD"/>
    <w:rsid w:val="0027172E"/>
    <w:rsid w:val="00272ED1"/>
    <w:rsid w:val="00272EDC"/>
    <w:rsid w:val="00275D12"/>
    <w:rsid w:val="00277DBF"/>
    <w:rsid w:val="00280BC4"/>
    <w:rsid w:val="00284FEB"/>
    <w:rsid w:val="002860C4"/>
    <w:rsid w:val="00292863"/>
    <w:rsid w:val="002932BE"/>
    <w:rsid w:val="002932F5"/>
    <w:rsid w:val="00296CBC"/>
    <w:rsid w:val="002B1490"/>
    <w:rsid w:val="002B1AFB"/>
    <w:rsid w:val="002B24D7"/>
    <w:rsid w:val="002B42AA"/>
    <w:rsid w:val="002B5741"/>
    <w:rsid w:val="002C0B33"/>
    <w:rsid w:val="002C418C"/>
    <w:rsid w:val="002C41CB"/>
    <w:rsid w:val="002C71AC"/>
    <w:rsid w:val="002D0FCC"/>
    <w:rsid w:val="002E0390"/>
    <w:rsid w:val="002E2892"/>
    <w:rsid w:val="002E472E"/>
    <w:rsid w:val="002E48BD"/>
    <w:rsid w:val="002E6FCD"/>
    <w:rsid w:val="002E7AF1"/>
    <w:rsid w:val="002F4572"/>
    <w:rsid w:val="002F4E4A"/>
    <w:rsid w:val="002F5490"/>
    <w:rsid w:val="002F5553"/>
    <w:rsid w:val="0030432F"/>
    <w:rsid w:val="003046FF"/>
    <w:rsid w:val="00305409"/>
    <w:rsid w:val="00307C66"/>
    <w:rsid w:val="00310894"/>
    <w:rsid w:val="003139A0"/>
    <w:rsid w:val="00316DCB"/>
    <w:rsid w:val="00317EA3"/>
    <w:rsid w:val="003212B4"/>
    <w:rsid w:val="00321482"/>
    <w:rsid w:val="00322014"/>
    <w:rsid w:val="0032427E"/>
    <w:rsid w:val="0032517E"/>
    <w:rsid w:val="003256E6"/>
    <w:rsid w:val="00326EE9"/>
    <w:rsid w:val="00354B07"/>
    <w:rsid w:val="00355C62"/>
    <w:rsid w:val="00357D8E"/>
    <w:rsid w:val="003609B9"/>
    <w:rsid w:val="003609EF"/>
    <w:rsid w:val="0036231A"/>
    <w:rsid w:val="0037115E"/>
    <w:rsid w:val="00374DD4"/>
    <w:rsid w:val="003A027C"/>
    <w:rsid w:val="003A3DFD"/>
    <w:rsid w:val="003A51D5"/>
    <w:rsid w:val="003B09D6"/>
    <w:rsid w:val="003B2AF5"/>
    <w:rsid w:val="003C09B9"/>
    <w:rsid w:val="003C1D39"/>
    <w:rsid w:val="003C378E"/>
    <w:rsid w:val="003C6386"/>
    <w:rsid w:val="003C7619"/>
    <w:rsid w:val="003D21B4"/>
    <w:rsid w:val="003D3E89"/>
    <w:rsid w:val="003D5438"/>
    <w:rsid w:val="003E1A36"/>
    <w:rsid w:val="003E3063"/>
    <w:rsid w:val="003E3131"/>
    <w:rsid w:val="003F01E3"/>
    <w:rsid w:val="003F25B2"/>
    <w:rsid w:val="003F33DB"/>
    <w:rsid w:val="003F4E3C"/>
    <w:rsid w:val="003F57DD"/>
    <w:rsid w:val="003F6AE4"/>
    <w:rsid w:val="00410371"/>
    <w:rsid w:val="0041670E"/>
    <w:rsid w:val="004242F1"/>
    <w:rsid w:val="004247DD"/>
    <w:rsid w:val="00435D14"/>
    <w:rsid w:val="00443AD1"/>
    <w:rsid w:val="00443E1F"/>
    <w:rsid w:val="00446E36"/>
    <w:rsid w:val="004473A9"/>
    <w:rsid w:val="004523C0"/>
    <w:rsid w:val="00457C67"/>
    <w:rsid w:val="00461BA6"/>
    <w:rsid w:val="00470F7B"/>
    <w:rsid w:val="004739DE"/>
    <w:rsid w:val="00474A83"/>
    <w:rsid w:val="00476C4D"/>
    <w:rsid w:val="00477AD8"/>
    <w:rsid w:val="00480981"/>
    <w:rsid w:val="00484359"/>
    <w:rsid w:val="004A101C"/>
    <w:rsid w:val="004A6B3C"/>
    <w:rsid w:val="004B0CEB"/>
    <w:rsid w:val="004B0D37"/>
    <w:rsid w:val="004B2F20"/>
    <w:rsid w:val="004B4423"/>
    <w:rsid w:val="004B75B7"/>
    <w:rsid w:val="004C0479"/>
    <w:rsid w:val="004C363A"/>
    <w:rsid w:val="004C6A3D"/>
    <w:rsid w:val="004C7E38"/>
    <w:rsid w:val="004D244F"/>
    <w:rsid w:val="004D4B83"/>
    <w:rsid w:val="004E02FC"/>
    <w:rsid w:val="004E2E00"/>
    <w:rsid w:val="004F0546"/>
    <w:rsid w:val="005013EC"/>
    <w:rsid w:val="00504158"/>
    <w:rsid w:val="005049B1"/>
    <w:rsid w:val="005067DF"/>
    <w:rsid w:val="00511200"/>
    <w:rsid w:val="0051556D"/>
    <w:rsid w:val="0051580D"/>
    <w:rsid w:val="005229D6"/>
    <w:rsid w:val="00530E1A"/>
    <w:rsid w:val="00531341"/>
    <w:rsid w:val="005323B0"/>
    <w:rsid w:val="00544812"/>
    <w:rsid w:val="00547111"/>
    <w:rsid w:val="00547B94"/>
    <w:rsid w:val="00554AFD"/>
    <w:rsid w:val="0055706B"/>
    <w:rsid w:val="00557200"/>
    <w:rsid w:val="00560A21"/>
    <w:rsid w:val="00562A5B"/>
    <w:rsid w:val="00573434"/>
    <w:rsid w:val="005777DA"/>
    <w:rsid w:val="00580FAB"/>
    <w:rsid w:val="00585CF2"/>
    <w:rsid w:val="00586CA6"/>
    <w:rsid w:val="00592D74"/>
    <w:rsid w:val="00595F85"/>
    <w:rsid w:val="005A01BC"/>
    <w:rsid w:val="005A54A1"/>
    <w:rsid w:val="005A7160"/>
    <w:rsid w:val="005A7906"/>
    <w:rsid w:val="005B0135"/>
    <w:rsid w:val="005B4F84"/>
    <w:rsid w:val="005C2891"/>
    <w:rsid w:val="005C3E7F"/>
    <w:rsid w:val="005C40F6"/>
    <w:rsid w:val="005C7B03"/>
    <w:rsid w:val="005D408B"/>
    <w:rsid w:val="005D4877"/>
    <w:rsid w:val="005E01A8"/>
    <w:rsid w:val="005E1602"/>
    <w:rsid w:val="005E1809"/>
    <w:rsid w:val="005E2C44"/>
    <w:rsid w:val="005E370F"/>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572F"/>
    <w:rsid w:val="00656811"/>
    <w:rsid w:val="006578D3"/>
    <w:rsid w:val="00665C47"/>
    <w:rsid w:val="006747BE"/>
    <w:rsid w:val="00676C1A"/>
    <w:rsid w:val="0068203C"/>
    <w:rsid w:val="00682F01"/>
    <w:rsid w:val="006956F3"/>
    <w:rsid w:val="00695808"/>
    <w:rsid w:val="006975D7"/>
    <w:rsid w:val="006A3513"/>
    <w:rsid w:val="006A5EED"/>
    <w:rsid w:val="006B10F4"/>
    <w:rsid w:val="006B3BBD"/>
    <w:rsid w:val="006B45F7"/>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7748"/>
    <w:rsid w:val="0070403D"/>
    <w:rsid w:val="007052A6"/>
    <w:rsid w:val="00711294"/>
    <w:rsid w:val="00717340"/>
    <w:rsid w:val="00721801"/>
    <w:rsid w:val="00722F2F"/>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5186"/>
    <w:rsid w:val="00775E2D"/>
    <w:rsid w:val="0078086B"/>
    <w:rsid w:val="00781E69"/>
    <w:rsid w:val="007915C7"/>
    <w:rsid w:val="00792342"/>
    <w:rsid w:val="00794DB6"/>
    <w:rsid w:val="007977A8"/>
    <w:rsid w:val="007A5FD7"/>
    <w:rsid w:val="007B512A"/>
    <w:rsid w:val="007B6AA9"/>
    <w:rsid w:val="007C0474"/>
    <w:rsid w:val="007C2097"/>
    <w:rsid w:val="007C385C"/>
    <w:rsid w:val="007C60CF"/>
    <w:rsid w:val="007D0262"/>
    <w:rsid w:val="007D2F3C"/>
    <w:rsid w:val="007D3D51"/>
    <w:rsid w:val="007D6664"/>
    <w:rsid w:val="007D6A07"/>
    <w:rsid w:val="007E0DAA"/>
    <w:rsid w:val="007E5B06"/>
    <w:rsid w:val="007E6578"/>
    <w:rsid w:val="007F2558"/>
    <w:rsid w:val="007F66C0"/>
    <w:rsid w:val="007F6BA0"/>
    <w:rsid w:val="007F7259"/>
    <w:rsid w:val="008040A8"/>
    <w:rsid w:val="00804287"/>
    <w:rsid w:val="00804794"/>
    <w:rsid w:val="008048B0"/>
    <w:rsid w:val="008105D7"/>
    <w:rsid w:val="00816A77"/>
    <w:rsid w:val="00817188"/>
    <w:rsid w:val="0082127D"/>
    <w:rsid w:val="00827822"/>
    <w:rsid w:val="008279FA"/>
    <w:rsid w:val="0083098B"/>
    <w:rsid w:val="00831D18"/>
    <w:rsid w:val="00837111"/>
    <w:rsid w:val="00844038"/>
    <w:rsid w:val="008500ED"/>
    <w:rsid w:val="0086080C"/>
    <w:rsid w:val="00862650"/>
    <w:rsid w:val="008626E7"/>
    <w:rsid w:val="008635E7"/>
    <w:rsid w:val="008645B9"/>
    <w:rsid w:val="008660B0"/>
    <w:rsid w:val="00870EE7"/>
    <w:rsid w:val="00880BE7"/>
    <w:rsid w:val="00880F39"/>
    <w:rsid w:val="00884954"/>
    <w:rsid w:val="008863B9"/>
    <w:rsid w:val="00890E68"/>
    <w:rsid w:val="00891F6C"/>
    <w:rsid w:val="0089300E"/>
    <w:rsid w:val="00893CC6"/>
    <w:rsid w:val="008A0D33"/>
    <w:rsid w:val="008A230C"/>
    <w:rsid w:val="008A33C2"/>
    <w:rsid w:val="008A3FDF"/>
    <w:rsid w:val="008A40E8"/>
    <w:rsid w:val="008A45A6"/>
    <w:rsid w:val="008B1B8A"/>
    <w:rsid w:val="008B33D7"/>
    <w:rsid w:val="008B45E3"/>
    <w:rsid w:val="008C2E43"/>
    <w:rsid w:val="008D2723"/>
    <w:rsid w:val="008E03CB"/>
    <w:rsid w:val="008E4CCE"/>
    <w:rsid w:val="008F22A6"/>
    <w:rsid w:val="008F3789"/>
    <w:rsid w:val="008F5E29"/>
    <w:rsid w:val="008F686C"/>
    <w:rsid w:val="008F72EC"/>
    <w:rsid w:val="0090632E"/>
    <w:rsid w:val="0090763B"/>
    <w:rsid w:val="0091327F"/>
    <w:rsid w:val="009148DE"/>
    <w:rsid w:val="00920F2F"/>
    <w:rsid w:val="00922FF2"/>
    <w:rsid w:val="00925F00"/>
    <w:rsid w:val="009266ED"/>
    <w:rsid w:val="009270D5"/>
    <w:rsid w:val="00927D6D"/>
    <w:rsid w:val="0093306D"/>
    <w:rsid w:val="00936C52"/>
    <w:rsid w:val="00937C13"/>
    <w:rsid w:val="00941E30"/>
    <w:rsid w:val="00944F25"/>
    <w:rsid w:val="00945B0C"/>
    <w:rsid w:val="00954725"/>
    <w:rsid w:val="00955226"/>
    <w:rsid w:val="00957C1F"/>
    <w:rsid w:val="00960148"/>
    <w:rsid w:val="009606A5"/>
    <w:rsid w:val="00963A48"/>
    <w:rsid w:val="00965290"/>
    <w:rsid w:val="00965DC8"/>
    <w:rsid w:val="009672C4"/>
    <w:rsid w:val="00971CA6"/>
    <w:rsid w:val="00971CCE"/>
    <w:rsid w:val="009748CA"/>
    <w:rsid w:val="009777D9"/>
    <w:rsid w:val="00985076"/>
    <w:rsid w:val="00990C26"/>
    <w:rsid w:val="00991B88"/>
    <w:rsid w:val="00992869"/>
    <w:rsid w:val="009956FF"/>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55D"/>
    <w:rsid w:val="009C596A"/>
    <w:rsid w:val="009C604D"/>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2995"/>
    <w:rsid w:val="00A03756"/>
    <w:rsid w:val="00A04A09"/>
    <w:rsid w:val="00A05D07"/>
    <w:rsid w:val="00A06B59"/>
    <w:rsid w:val="00A13CBC"/>
    <w:rsid w:val="00A219DF"/>
    <w:rsid w:val="00A21B75"/>
    <w:rsid w:val="00A22732"/>
    <w:rsid w:val="00A246B6"/>
    <w:rsid w:val="00A25C42"/>
    <w:rsid w:val="00A265DB"/>
    <w:rsid w:val="00A2712C"/>
    <w:rsid w:val="00A30659"/>
    <w:rsid w:val="00A30F79"/>
    <w:rsid w:val="00A33DEB"/>
    <w:rsid w:val="00A36534"/>
    <w:rsid w:val="00A37FEF"/>
    <w:rsid w:val="00A40A19"/>
    <w:rsid w:val="00A4311D"/>
    <w:rsid w:val="00A433F1"/>
    <w:rsid w:val="00A44401"/>
    <w:rsid w:val="00A45F61"/>
    <w:rsid w:val="00A47339"/>
    <w:rsid w:val="00A47E70"/>
    <w:rsid w:val="00A50CF0"/>
    <w:rsid w:val="00A63030"/>
    <w:rsid w:val="00A65FD3"/>
    <w:rsid w:val="00A7671C"/>
    <w:rsid w:val="00A7684E"/>
    <w:rsid w:val="00A76DEB"/>
    <w:rsid w:val="00A83BE7"/>
    <w:rsid w:val="00A861A4"/>
    <w:rsid w:val="00A9470B"/>
    <w:rsid w:val="00A969DF"/>
    <w:rsid w:val="00AA2CBC"/>
    <w:rsid w:val="00AA3C25"/>
    <w:rsid w:val="00AA42BA"/>
    <w:rsid w:val="00AB050A"/>
    <w:rsid w:val="00AB1833"/>
    <w:rsid w:val="00AB6811"/>
    <w:rsid w:val="00AC0AC0"/>
    <w:rsid w:val="00AC1212"/>
    <w:rsid w:val="00AC5820"/>
    <w:rsid w:val="00AD1CD8"/>
    <w:rsid w:val="00AD2407"/>
    <w:rsid w:val="00AD34DE"/>
    <w:rsid w:val="00AD6D87"/>
    <w:rsid w:val="00AD7133"/>
    <w:rsid w:val="00AD7474"/>
    <w:rsid w:val="00AD7AFD"/>
    <w:rsid w:val="00AE0B7D"/>
    <w:rsid w:val="00AE3A31"/>
    <w:rsid w:val="00AE3D08"/>
    <w:rsid w:val="00AE52DC"/>
    <w:rsid w:val="00AE5F09"/>
    <w:rsid w:val="00AF0642"/>
    <w:rsid w:val="00AF7BE7"/>
    <w:rsid w:val="00B0269C"/>
    <w:rsid w:val="00B03651"/>
    <w:rsid w:val="00B05C0E"/>
    <w:rsid w:val="00B061A5"/>
    <w:rsid w:val="00B126D4"/>
    <w:rsid w:val="00B1409E"/>
    <w:rsid w:val="00B160B0"/>
    <w:rsid w:val="00B203DB"/>
    <w:rsid w:val="00B22D13"/>
    <w:rsid w:val="00B258BB"/>
    <w:rsid w:val="00B26AB3"/>
    <w:rsid w:val="00B27A6F"/>
    <w:rsid w:val="00B314F5"/>
    <w:rsid w:val="00B40D0B"/>
    <w:rsid w:val="00B42396"/>
    <w:rsid w:val="00B42DE2"/>
    <w:rsid w:val="00B4377B"/>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5875"/>
    <w:rsid w:val="00B85C9A"/>
    <w:rsid w:val="00B86503"/>
    <w:rsid w:val="00B90867"/>
    <w:rsid w:val="00B92265"/>
    <w:rsid w:val="00B9251B"/>
    <w:rsid w:val="00B9321D"/>
    <w:rsid w:val="00B93993"/>
    <w:rsid w:val="00B968C8"/>
    <w:rsid w:val="00B9711A"/>
    <w:rsid w:val="00B97353"/>
    <w:rsid w:val="00BA1377"/>
    <w:rsid w:val="00BA3763"/>
    <w:rsid w:val="00BA3A7F"/>
    <w:rsid w:val="00BA3EC5"/>
    <w:rsid w:val="00BA51D9"/>
    <w:rsid w:val="00BB3A8A"/>
    <w:rsid w:val="00BB48C0"/>
    <w:rsid w:val="00BB5DFC"/>
    <w:rsid w:val="00BC11CA"/>
    <w:rsid w:val="00BC6E39"/>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C041E1"/>
    <w:rsid w:val="00C06BFF"/>
    <w:rsid w:val="00C2036D"/>
    <w:rsid w:val="00C2084C"/>
    <w:rsid w:val="00C22D68"/>
    <w:rsid w:val="00C2769E"/>
    <w:rsid w:val="00C276E2"/>
    <w:rsid w:val="00C276EB"/>
    <w:rsid w:val="00C27BDB"/>
    <w:rsid w:val="00C32FAE"/>
    <w:rsid w:val="00C3432B"/>
    <w:rsid w:val="00C3434C"/>
    <w:rsid w:val="00C369CD"/>
    <w:rsid w:val="00C40493"/>
    <w:rsid w:val="00C47A3B"/>
    <w:rsid w:val="00C5338D"/>
    <w:rsid w:val="00C61BB9"/>
    <w:rsid w:val="00C6345D"/>
    <w:rsid w:val="00C6437C"/>
    <w:rsid w:val="00C66BA2"/>
    <w:rsid w:val="00C70766"/>
    <w:rsid w:val="00C711AE"/>
    <w:rsid w:val="00C7232F"/>
    <w:rsid w:val="00C72B61"/>
    <w:rsid w:val="00C75B5C"/>
    <w:rsid w:val="00C86538"/>
    <w:rsid w:val="00C872AE"/>
    <w:rsid w:val="00C91EDA"/>
    <w:rsid w:val="00C95985"/>
    <w:rsid w:val="00CA35F8"/>
    <w:rsid w:val="00CA4399"/>
    <w:rsid w:val="00CA4C3F"/>
    <w:rsid w:val="00CA7F5C"/>
    <w:rsid w:val="00CB0650"/>
    <w:rsid w:val="00CB1D8C"/>
    <w:rsid w:val="00CB2563"/>
    <w:rsid w:val="00CB746B"/>
    <w:rsid w:val="00CB74B3"/>
    <w:rsid w:val="00CB7769"/>
    <w:rsid w:val="00CB7B7C"/>
    <w:rsid w:val="00CC092A"/>
    <w:rsid w:val="00CC5026"/>
    <w:rsid w:val="00CC5A4A"/>
    <w:rsid w:val="00CC68D0"/>
    <w:rsid w:val="00CC6E8B"/>
    <w:rsid w:val="00CD4728"/>
    <w:rsid w:val="00CE0DA3"/>
    <w:rsid w:val="00CE1165"/>
    <w:rsid w:val="00CE5267"/>
    <w:rsid w:val="00CE652C"/>
    <w:rsid w:val="00CE70F1"/>
    <w:rsid w:val="00CF3414"/>
    <w:rsid w:val="00CF604C"/>
    <w:rsid w:val="00CF7B05"/>
    <w:rsid w:val="00D02B76"/>
    <w:rsid w:val="00D03D0E"/>
    <w:rsid w:val="00D03F9A"/>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D01"/>
    <w:rsid w:val="00D3573E"/>
    <w:rsid w:val="00D37279"/>
    <w:rsid w:val="00D37556"/>
    <w:rsid w:val="00D45512"/>
    <w:rsid w:val="00D50255"/>
    <w:rsid w:val="00D52451"/>
    <w:rsid w:val="00D54A33"/>
    <w:rsid w:val="00D6135C"/>
    <w:rsid w:val="00D62C11"/>
    <w:rsid w:val="00D638B6"/>
    <w:rsid w:val="00D66520"/>
    <w:rsid w:val="00D7183F"/>
    <w:rsid w:val="00D743A9"/>
    <w:rsid w:val="00D74DE0"/>
    <w:rsid w:val="00D75ECE"/>
    <w:rsid w:val="00D764E5"/>
    <w:rsid w:val="00D8222D"/>
    <w:rsid w:val="00D85370"/>
    <w:rsid w:val="00D85DCC"/>
    <w:rsid w:val="00D9134D"/>
    <w:rsid w:val="00D947B1"/>
    <w:rsid w:val="00DA4905"/>
    <w:rsid w:val="00DA5E8B"/>
    <w:rsid w:val="00DB36FF"/>
    <w:rsid w:val="00DB5C46"/>
    <w:rsid w:val="00DC602D"/>
    <w:rsid w:val="00DD6D3F"/>
    <w:rsid w:val="00DE34CF"/>
    <w:rsid w:val="00DE6341"/>
    <w:rsid w:val="00DE768F"/>
    <w:rsid w:val="00DE7C16"/>
    <w:rsid w:val="00DF0087"/>
    <w:rsid w:val="00DF2F1F"/>
    <w:rsid w:val="00DF424B"/>
    <w:rsid w:val="00E007CE"/>
    <w:rsid w:val="00E00A01"/>
    <w:rsid w:val="00E050C2"/>
    <w:rsid w:val="00E13F3D"/>
    <w:rsid w:val="00E24FCF"/>
    <w:rsid w:val="00E3157C"/>
    <w:rsid w:val="00E32389"/>
    <w:rsid w:val="00E34898"/>
    <w:rsid w:val="00E36CCB"/>
    <w:rsid w:val="00E37397"/>
    <w:rsid w:val="00E41D8F"/>
    <w:rsid w:val="00E43077"/>
    <w:rsid w:val="00E561FC"/>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899"/>
    <w:rsid w:val="00EB3A7B"/>
    <w:rsid w:val="00EC4E91"/>
    <w:rsid w:val="00ED2305"/>
    <w:rsid w:val="00ED25DB"/>
    <w:rsid w:val="00EE2C8B"/>
    <w:rsid w:val="00EE456B"/>
    <w:rsid w:val="00EE7D7C"/>
    <w:rsid w:val="00EF207C"/>
    <w:rsid w:val="00F01BA2"/>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7B36"/>
    <w:rsid w:val="00F63682"/>
    <w:rsid w:val="00F65658"/>
    <w:rsid w:val="00F66286"/>
    <w:rsid w:val="00F71BCD"/>
    <w:rsid w:val="00F73578"/>
    <w:rsid w:val="00F76213"/>
    <w:rsid w:val="00F769C4"/>
    <w:rsid w:val="00F828D3"/>
    <w:rsid w:val="00F83426"/>
    <w:rsid w:val="00F85210"/>
    <w:rsid w:val="00F962DE"/>
    <w:rsid w:val="00FA3A3A"/>
    <w:rsid w:val="00FA6872"/>
    <w:rsid w:val="00FA73EC"/>
    <w:rsid w:val="00FB6386"/>
    <w:rsid w:val="00FC70CB"/>
    <w:rsid w:val="00FD1381"/>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A0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43.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6A63AE3-4D08-454F-9E5F-EA744E87A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2462</Words>
  <Characters>14038</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Huawei_00</dc:creator>
  <cp:lastModifiedBy>Huawei_00</cp:lastModifiedBy>
  <cp:revision>4</cp:revision>
  <cp:lastPrinted>1900-12-31T16:00:00Z</cp:lastPrinted>
  <dcterms:created xsi:type="dcterms:W3CDTF">2023-11-01T09:08:00Z</dcterms:created>
  <dcterms:modified xsi:type="dcterms:W3CDTF">2023-11-01T09:09:00Z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2015_ms_pID_725343">
    <vt:lpwstr>(3)PRigHenUOU4QYjOmxElZyvPdz0D1kCWUZyWh6ImKTOhGZxmsAHUDvVlBgISwXtUE6sTrs9Z1
ZnhY0b3d4q2jY/gxda8udUT0Gjzu0HkSjNqYa1kdNnMZWTpGm412vPK5m3T+iWIwSBP7xKTM
h8iD4NEqFaWT/H84Y6/mnkppW5xRDuoDJ3RJ61oSBw79l/brP4jAEE127bwA+2Vjvs9L8jSo
sapJCsaqHHeZ0HEnoV</vt:lpwstr>
  </property>
  <property fmtid="{D5CDD505-2E9C-101B-9397-08002B2CF9AE}" pid="24" name="_2015_ms_pID_7253431">
    <vt:lpwstr>QEpnibG2tn+gWNBU6bOoo/dzNmHuS8g7pxh0QwvopFkbomqhVgjvTT
V2S83wrrtwBfp8r2COVU8VbwhZHVVEdybc+id/X3l4UQ6afgZKXmsPZXuZ25YwGHiB+9uECT
nwPgRcisW2iNKr8GeGaWYatVmiwc0CvpSGfzb25jjrgqHe/L3HNaGMzkyz20f8g+2s/am9/f
Bc2C7Mwl42pzjOZcll9IIGYkg1ptSeMGZvUG</vt:lpwstr>
  </property>
  <property fmtid="{D5CDD505-2E9C-101B-9397-08002B2CF9AE}" pid="25" name="_2015_ms_pID_7253432">
    <vt:lpwstr>Ew==</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1698041747</vt:lpwstr>
  </property>
</Properties>
</file>